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73E6F" w14:textId="2F5C659D" w:rsidR="00192DFA" w:rsidRPr="009D5CA6" w:rsidRDefault="00192DFA" w:rsidP="00192DFA">
      <w:pPr>
        <w:jc w:val="both"/>
        <w:rPr>
          <w:b/>
          <w:bCs/>
          <w:color w:val="000000" w:themeColor="text1"/>
        </w:rPr>
      </w:pPr>
      <w:bookmarkStart w:id="0" w:name="_GoBack"/>
      <w:bookmarkEnd w:id="0"/>
      <w:r>
        <w:rPr>
          <w:b/>
          <w:bCs/>
        </w:rPr>
        <w:t xml:space="preserve">ALLEGATO </w:t>
      </w:r>
      <w:r w:rsidR="00695D9C">
        <w:rPr>
          <w:b/>
          <w:bCs/>
        </w:rPr>
        <w:t>2</w:t>
      </w:r>
    </w:p>
    <w:p w14:paraId="4342E192" w14:textId="77777777" w:rsidR="00192DFA" w:rsidRDefault="00192DFA" w:rsidP="00192DFA">
      <w:pPr>
        <w:jc w:val="both"/>
        <w:rPr>
          <w:b/>
          <w:bCs/>
        </w:rPr>
      </w:pPr>
    </w:p>
    <w:p w14:paraId="4F18D036" w14:textId="77777777" w:rsidR="00695D9C" w:rsidRPr="009D7B23" w:rsidRDefault="00695D9C" w:rsidP="00695D9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7B23">
        <w:rPr>
          <w:rFonts w:ascii="Times New Roman" w:hAnsi="Times New Roman" w:cs="Times New Roman"/>
          <w:b/>
          <w:bCs/>
          <w:sz w:val="28"/>
          <w:szCs w:val="28"/>
        </w:rPr>
        <w:t xml:space="preserve">GARA NAZIONALE “Arti ausiliarie delle professioni sanitarie: Ottico” </w:t>
      </w:r>
    </w:p>
    <w:p w14:paraId="2BBA536A" w14:textId="77777777" w:rsidR="00192DFA" w:rsidRDefault="00192DFA" w:rsidP="00192DFA">
      <w:pPr>
        <w:rPr>
          <w:b/>
          <w:bCs/>
          <w:sz w:val="32"/>
          <w:szCs w:val="32"/>
        </w:rPr>
      </w:pPr>
    </w:p>
    <w:p w14:paraId="261ECE5E" w14:textId="77777777" w:rsidR="0021557C" w:rsidRPr="00695D9C" w:rsidRDefault="009D5CA6" w:rsidP="00192DFA">
      <w:pPr>
        <w:rPr>
          <w:b/>
          <w:bCs/>
          <w:sz w:val="24"/>
          <w:szCs w:val="24"/>
        </w:rPr>
      </w:pPr>
      <w:r w:rsidRPr="00695D9C">
        <w:rPr>
          <w:b/>
          <w:bCs/>
          <w:sz w:val="24"/>
          <w:szCs w:val="24"/>
        </w:rPr>
        <w:t>LIBERATORIA PER LA TUTELA DELLA PRIVACY</w:t>
      </w:r>
    </w:p>
    <w:p w14:paraId="06DFC338" w14:textId="77777777" w:rsidR="00192DFA" w:rsidRDefault="00192DFA" w:rsidP="00192DFA">
      <w:pPr>
        <w:jc w:val="both"/>
        <w:rPr>
          <w:sz w:val="24"/>
          <w:szCs w:val="24"/>
        </w:rPr>
      </w:pPr>
    </w:p>
    <w:p w14:paraId="5150F15E" w14:textId="5864B469" w:rsidR="00192DFA" w:rsidRDefault="00192DFA" w:rsidP="00192DFA">
      <w:pPr>
        <w:spacing w:line="240" w:lineRule="auto"/>
        <w:jc w:val="both"/>
      </w:pP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Da restituire al Dirigente Scolastico </w:t>
      </w:r>
      <w:r w:rsidR="00695D9C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del Convitto Nazionale </w:t>
      </w:r>
      <w:proofErr w:type="spellStart"/>
      <w:r w:rsidR="00695D9C">
        <w:rPr>
          <w:rFonts w:eastAsia="Times New Roman" w:cs="Arial"/>
          <w:i/>
          <w:color w:val="000000"/>
          <w:sz w:val="20"/>
          <w:szCs w:val="20"/>
          <w:lang w:eastAsia="it-IT"/>
        </w:rPr>
        <w:t>T.Tasso</w:t>
      </w:r>
      <w:proofErr w:type="spellEnd"/>
      <w:r w:rsidR="00695D9C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 di Salerno</w:t>
      </w: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 </w:t>
      </w:r>
      <w:r w:rsidR="002C1817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30</w:t>
      </w:r>
      <w:r w:rsidRPr="00953A73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/0</w:t>
      </w:r>
      <w:r w:rsidR="002C1817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3</w:t>
      </w:r>
      <w:r w:rsidRPr="00953A73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/2023</w:t>
      </w:r>
      <w:r w:rsidRPr="00192DFA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 xml:space="preserve"> </w:t>
      </w: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tramite e-mail: </w:t>
      </w:r>
      <w:hyperlink r:id="rId6" w:history="1">
        <w:r w:rsidR="00695D9C" w:rsidRPr="001F765E">
          <w:rPr>
            <w:rFonts w:ascii="Times New Roman" w:eastAsia="Arial MT" w:hAnsi="Times New Roman" w:cs="Times New Roman"/>
            <w:color w:val="0563C1"/>
            <w:u w:val="single"/>
          </w:rPr>
          <w:t>savc01000q@istruzione.it</w:t>
        </w:r>
      </w:hyperlink>
      <w:r>
        <w:t xml:space="preserve"> (e in cc a </w:t>
      </w:r>
      <w:hyperlink r:id="rId7" w:history="1">
        <w:r w:rsidR="00695D9C" w:rsidRPr="00067B34">
          <w:rPr>
            <w:rStyle w:val="Collegamentoipertestuale"/>
          </w:rPr>
          <w:t>sorrentinochiara81@gmail.com</w:t>
        </w:r>
      </w:hyperlink>
      <w:r>
        <w:t xml:space="preserve">) </w:t>
      </w:r>
    </w:p>
    <w:p w14:paraId="29487B91" w14:textId="77777777" w:rsidR="00192DFA" w:rsidRPr="00192DFA" w:rsidRDefault="00192DFA" w:rsidP="00192DFA">
      <w:pPr>
        <w:spacing w:line="240" w:lineRule="auto"/>
        <w:jc w:val="both"/>
        <w:rPr>
          <w:rFonts w:eastAsia="Times New Roman" w:cs="Arial"/>
          <w:i/>
          <w:color w:val="000000"/>
          <w:sz w:val="20"/>
          <w:szCs w:val="20"/>
          <w:lang w:eastAsia="it-IT"/>
        </w:rPr>
      </w:pPr>
    </w:p>
    <w:p w14:paraId="5CB92A0A" w14:textId="77777777" w:rsidR="0021557C" w:rsidRPr="0021557C" w:rsidRDefault="0021557C" w:rsidP="0021557C">
      <w:pPr>
        <w:jc w:val="left"/>
        <w:rPr>
          <w:rFonts w:eastAsia="Times New Roman" w:cs="Arial"/>
          <w:b/>
          <w:sz w:val="20"/>
          <w:szCs w:val="20"/>
          <w:lang w:eastAsia="it-IT"/>
        </w:rPr>
      </w:pPr>
    </w:p>
    <w:p w14:paraId="468E9C98" w14:textId="2A6A103D" w:rsidR="009D5CA6" w:rsidRPr="009D5CA6" w:rsidRDefault="009D5CA6" w:rsidP="009D5CA6">
      <w:pPr>
        <w:spacing w:line="240" w:lineRule="auto"/>
        <w:jc w:val="both"/>
        <w:rPr>
          <w:rFonts w:ascii="Calibri" w:eastAsia="Times New Roman" w:hAnsi="Calibri" w:cs="Arial"/>
          <w:b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b/>
          <w:sz w:val="20"/>
          <w:szCs w:val="20"/>
          <w:u w:val="single"/>
          <w:lang w:eastAsia="it-IT"/>
        </w:rPr>
        <w:t>OGGETTO:</w:t>
      </w:r>
      <w:r w:rsidRPr="009D5CA6">
        <w:rPr>
          <w:rFonts w:ascii="Calibri" w:eastAsia="Times New Roman" w:hAnsi="Calibri" w:cs="Arial"/>
          <w:bCs/>
          <w:sz w:val="20"/>
          <w:szCs w:val="20"/>
          <w:lang w:eastAsia="it-IT"/>
        </w:rPr>
        <w:t xml:space="preserve"> D.</w:t>
      </w:r>
      <w:r w:rsidR="002C1817">
        <w:rPr>
          <w:rFonts w:ascii="Calibri" w:eastAsia="Times New Roman" w:hAnsi="Calibri" w:cs="Arial"/>
          <w:bCs/>
          <w:sz w:val="20"/>
          <w:szCs w:val="20"/>
          <w:lang w:eastAsia="it-IT"/>
        </w:rPr>
        <w:t xml:space="preserve"> </w:t>
      </w:r>
      <w:r w:rsidRPr="009D5CA6">
        <w:rPr>
          <w:rFonts w:ascii="Calibri" w:eastAsia="Times New Roman" w:hAnsi="Calibri" w:cs="Arial"/>
          <w:bCs/>
          <w:sz w:val="20"/>
          <w:szCs w:val="20"/>
          <w:lang w:eastAsia="it-IT"/>
        </w:rPr>
        <w:t>Lgs. 196/2003. Art. 13 del Regolamento UE 679/2016 e ss. ii. – Tutela della privacy – autorizzazione al trattamento dei dati</w:t>
      </w:r>
    </w:p>
    <w:p w14:paraId="681A60B0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56FC283D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b/>
          <w:bCs/>
          <w:color w:val="000000" w:themeColor="text1"/>
          <w:sz w:val="20"/>
          <w:szCs w:val="20"/>
          <w:lang w:eastAsia="it-IT"/>
        </w:rPr>
      </w:pPr>
      <w:r>
        <w:rPr>
          <w:rFonts w:ascii="Calibri" w:eastAsia="Times New Roman" w:hAnsi="Calibri" w:cs="Arial"/>
          <w:b/>
          <w:bCs/>
          <w:color w:val="000000" w:themeColor="text1"/>
          <w:sz w:val="20"/>
          <w:szCs w:val="20"/>
          <w:lang w:eastAsia="it-IT"/>
        </w:rPr>
        <w:t>TUTELATO MAGGIORENNE</w:t>
      </w:r>
    </w:p>
    <w:p w14:paraId="22A08002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b/>
          <w:bCs/>
          <w:color w:val="FFFFFF" w:themeColor="background1"/>
          <w:sz w:val="10"/>
          <w:szCs w:val="1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2"/>
      </w:tblGrid>
      <w:tr w:rsidR="009D5CA6" w:rsidRPr="009D5CA6" w14:paraId="45DD36C6" w14:textId="77777777" w:rsidTr="001D7776">
        <w:trPr>
          <w:trHeight w:val="951"/>
        </w:trPr>
        <w:tc>
          <w:tcPr>
            <w:tcW w:w="9778" w:type="dxa"/>
          </w:tcPr>
          <w:p w14:paraId="025B8A06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  <w:p w14:paraId="0CCAABA0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  <w:p w14:paraId="5626C961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 xml:space="preserve">___ </w:t>
            </w:r>
            <w:proofErr w:type="spellStart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sottoscritt</w:t>
            </w:r>
            <w:proofErr w:type="spellEnd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</w:t>
            </w:r>
            <w:proofErr w:type="gramStart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  _</w:t>
            </w:r>
            <w:proofErr w:type="gramEnd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__________________________________________________________________</w:t>
            </w:r>
          </w:p>
          <w:p w14:paraId="29087E2C" w14:textId="77777777" w:rsidR="009D5CA6" w:rsidRPr="009D5CA6" w:rsidRDefault="009D5CA6" w:rsidP="001D7776">
            <w:pPr>
              <w:spacing w:line="240" w:lineRule="auto"/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(cognome e nome)</w:t>
            </w:r>
          </w:p>
        </w:tc>
      </w:tr>
    </w:tbl>
    <w:p w14:paraId="528B2D22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404F5E13" w14:textId="77777777" w:rsidR="009D5CA6" w:rsidRPr="009D5CA6" w:rsidRDefault="009D5CA6" w:rsidP="009D5CA6">
      <w:pPr>
        <w:spacing w:line="240" w:lineRule="auto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oppure</w:t>
      </w:r>
    </w:p>
    <w:p w14:paraId="3FD8C7E2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b/>
          <w:bCs/>
          <w:color w:val="000000" w:themeColor="text1"/>
          <w:sz w:val="20"/>
          <w:szCs w:val="20"/>
          <w:lang w:eastAsia="it-IT"/>
        </w:rPr>
      </w:pPr>
      <w:r>
        <w:rPr>
          <w:rFonts w:ascii="Calibri" w:eastAsia="Times New Roman" w:hAnsi="Calibri" w:cs="Arial"/>
          <w:b/>
          <w:bCs/>
          <w:color w:val="000000" w:themeColor="text1"/>
          <w:sz w:val="20"/>
          <w:szCs w:val="20"/>
          <w:lang w:eastAsia="it-IT"/>
        </w:rPr>
        <w:t>TUTELATO MINORENNE</w:t>
      </w:r>
    </w:p>
    <w:p w14:paraId="7A78FFCA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sz w:val="10"/>
          <w:szCs w:val="1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2"/>
      </w:tblGrid>
      <w:tr w:rsidR="009D5CA6" w:rsidRPr="009D5CA6" w14:paraId="477892AF" w14:textId="77777777" w:rsidTr="009D5CA6">
        <w:trPr>
          <w:trHeight w:val="951"/>
        </w:trPr>
        <w:tc>
          <w:tcPr>
            <w:tcW w:w="9622" w:type="dxa"/>
          </w:tcPr>
          <w:p w14:paraId="0EF9EEA8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  <w:p w14:paraId="254569B1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  <w:p w14:paraId="72F469CA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 xml:space="preserve">___ </w:t>
            </w:r>
            <w:proofErr w:type="spellStart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sottoscritt</w:t>
            </w:r>
            <w:proofErr w:type="spellEnd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</w:t>
            </w:r>
            <w:proofErr w:type="gramStart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  _</w:t>
            </w:r>
            <w:proofErr w:type="gramEnd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_______________________________________________________ , esercente la</w:t>
            </w:r>
          </w:p>
          <w:p w14:paraId="258B56F5" w14:textId="77777777" w:rsidR="009D5CA6" w:rsidRPr="009D5CA6" w:rsidRDefault="009D5CA6" w:rsidP="001D7776">
            <w:pPr>
              <w:spacing w:line="240" w:lineRule="auto"/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(cognome e nome)</w:t>
            </w:r>
          </w:p>
          <w:p w14:paraId="6D93B01F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  <w:p w14:paraId="55D87B2A" w14:textId="77777777" w:rsidR="009D5CA6" w:rsidRPr="009D5CA6" w:rsidRDefault="009D5CA6" w:rsidP="001D7776">
            <w:pPr>
              <w:spacing w:line="240" w:lineRule="auto"/>
              <w:jc w:val="left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 xml:space="preserve">patria potestà sul </w:t>
            </w:r>
            <w:proofErr w:type="gramStart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>minore  _</w:t>
            </w:r>
            <w:proofErr w:type="gramEnd"/>
            <w:r w:rsidRPr="009D5CA6"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  <w:t xml:space="preserve">___________________________________________________________ </w:t>
            </w:r>
          </w:p>
          <w:p w14:paraId="6CF9D54B" w14:textId="77777777" w:rsidR="009D5CA6" w:rsidRPr="009D5CA6" w:rsidRDefault="009D5CA6" w:rsidP="001D7776">
            <w:pPr>
              <w:spacing w:line="240" w:lineRule="auto"/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</w:pPr>
            <w:r w:rsidRPr="009D5CA6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(cognome e nome tutelato)</w:t>
            </w:r>
          </w:p>
        </w:tc>
      </w:tr>
    </w:tbl>
    <w:p w14:paraId="77A027E6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5627AB13" w14:textId="77777777" w:rsidR="009D5CA6" w:rsidRPr="009D5CA6" w:rsidRDefault="009D5CA6" w:rsidP="009D5CA6">
      <w:pPr>
        <w:spacing w:line="240" w:lineRule="auto"/>
        <w:rPr>
          <w:rFonts w:ascii="Calibri" w:eastAsia="Times New Roman" w:hAnsi="Calibri" w:cs="Arial"/>
          <w:b/>
          <w:sz w:val="24"/>
          <w:szCs w:val="24"/>
          <w:lang w:eastAsia="it-IT"/>
        </w:rPr>
      </w:pPr>
      <w:r w:rsidRPr="009D5CA6">
        <w:rPr>
          <w:rFonts w:ascii="Calibri" w:eastAsia="Times New Roman" w:hAnsi="Calibri" w:cs="Arial"/>
          <w:b/>
          <w:sz w:val="24"/>
          <w:szCs w:val="24"/>
          <w:lang w:eastAsia="it-IT"/>
        </w:rPr>
        <w:t>AUTORIZZA</w:t>
      </w:r>
    </w:p>
    <w:p w14:paraId="4ADACFF1" w14:textId="77777777" w:rsidR="009D5CA6" w:rsidRPr="009D5CA6" w:rsidRDefault="009D5CA6" w:rsidP="009D5CA6">
      <w:pPr>
        <w:spacing w:line="240" w:lineRule="auto"/>
        <w:rPr>
          <w:rFonts w:ascii="Calibri" w:eastAsia="Times New Roman" w:hAnsi="Calibri" w:cs="Arial"/>
          <w:b/>
          <w:sz w:val="20"/>
          <w:szCs w:val="20"/>
          <w:lang w:eastAsia="it-IT"/>
        </w:rPr>
      </w:pPr>
    </w:p>
    <w:p w14:paraId="47683ACD" w14:textId="77777777" w:rsidR="009D5CA6" w:rsidRPr="009D5CA6" w:rsidRDefault="009D5CA6" w:rsidP="009D5CA6">
      <w:pPr>
        <w:spacing w:line="240" w:lineRule="auto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b/>
          <w:sz w:val="20"/>
          <w:szCs w:val="20"/>
          <w:lang w:eastAsia="it-IT"/>
        </w:rPr>
        <w:t>il trattamento dei dati e la pubblicazione</w:t>
      </w: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 </w:t>
      </w:r>
      <w:r w:rsidRPr="009D5CA6">
        <w:rPr>
          <w:rFonts w:ascii="Calibri" w:eastAsia="Times New Roman" w:hAnsi="Calibri" w:cs="Arial"/>
          <w:b/>
          <w:sz w:val="20"/>
          <w:szCs w:val="20"/>
          <w:lang w:eastAsia="it-IT"/>
        </w:rPr>
        <w:t>del nome e cognome e</w:t>
      </w: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 </w:t>
      </w:r>
      <w:r w:rsidRPr="009D5CA6">
        <w:rPr>
          <w:rFonts w:ascii="Calibri" w:eastAsia="Times New Roman" w:hAnsi="Calibri" w:cs="Arial"/>
          <w:b/>
          <w:sz w:val="20"/>
          <w:szCs w:val="20"/>
          <w:lang w:eastAsia="it-IT"/>
        </w:rPr>
        <w:t>immagine</w:t>
      </w:r>
    </w:p>
    <w:p w14:paraId="04A493AE" w14:textId="77777777" w:rsidR="009D5CA6" w:rsidRPr="009D5CA6" w:rsidRDefault="009D5CA6" w:rsidP="009D5CA6">
      <w:pPr>
        <w:spacing w:line="240" w:lineRule="auto"/>
        <w:ind w:left="3600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38C23F72" w14:textId="4129F79A" w:rsidR="009D5CA6" w:rsidRPr="009D5CA6" w:rsidRDefault="009D5CA6" w:rsidP="002C1817">
      <w:pPr>
        <w:spacing w:line="240" w:lineRule="auto"/>
        <w:jc w:val="both"/>
        <w:rPr>
          <w:rFonts w:ascii="Calibri" w:eastAsia="Times New Roman" w:hAnsi="Calibri" w:cs="Arial"/>
          <w:bCs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del </w:t>
      </w:r>
      <w:r w:rsidRPr="009D5CA6">
        <w:rPr>
          <w:rFonts w:ascii="Calibri" w:eastAsia="Times New Roman" w:hAnsi="Calibri" w:cs="Arial"/>
          <w:b/>
          <w:sz w:val="20"/>
          <w:szCs w:val="20"/>
          <w:lang w:eastAsia="it-IT"/>
        </w:rPr>
        <w:t>tutelato</w:t>
      </w: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 sopraccitato nel sito </w:t>
      </w:r>
      <w:r w:rsidR="00695D9C">
        <w:rPr>
          <w:rFonts w:ascii="Calibri" w:eastAsia="Times New Roman" w:hAnsi="Calibri" w:cs="Arial"/>
          <w:sz w:val="20"/>
          <w:szCs w:val="20"/>
          <w:lang w:eastAsia="it-IT"/>
        </w:rPr>
        <w:t xml:space="preserve">del Convitto Nazionale </w:t>
      </w:r>
      <w:r w:rsidR="002C1817">
        <w:rPr>
          <w:rFonts w:ascii="Calibri" w:eastAsia="Times New Roman" w:hAnsi="Calibri" w:cs="Arial"/>
          <w:sz w:val="20"/>
          <w:szCs w:val="20"/>
          <w:lang w:eastAsia="it-IT"/>
        </w:rPr>
        <w:t>“</w:t>
      </w:r>
      <w:r w:rsidR="00695D9C">
        <w:rPr>
          <w:rFonts w:ascii="Calibri" w:eastAsia="Times New Roman" w:hAnsi="Calibri" w:cs="Arial"/>
          <w:sz w:val="20"/>
          <w:szCs w:val="20"/>
          <w:lang w:eastAsia="it-IT"/>
        </w:rPr>
        <w:t>T. Tasso</w:t>
      </w:r>
      <w:r w:rsidR="002C1817">
        <w:rPr>
          <w:rFonts w:ascii="Calibri" w:eastAsia="Times New Roman" w:hAnsi="Calibri" w:cs="Arial"/>
          <w:sz w:val="20"/>
          <w:szCs w:val="20"/>
          <w:lang w:eastAsia="it-IT"/>
        </w:rPr>
        <w:t xml:space="preserve">” </w:t>
      </w: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nel caso risultasse tra i primi tre classificati, il </w:t>
      </w:r>
      <w:r w:rsidRPr="009D5CA6">
        <w:rPr>
          <w:rFonts w:ascii="Calibri" w:eastAsia="Times New Roman" w:hAnsi="Calibri" w:cs="Arial"/>
          <w:bCs/>
          <w:sz w:val="20"/>
          <w:szCs w:val="20"/>
          <w:lang w:eastAsia="it-IT"/>
        </w:rPr>
        <w:t>consenso alla pubblicazione dei dati personali dello stesso sull'Albo Nazionale delle Eccellenze (Art.7, comma 2, del d.lgs. 262 del 2007) sul sito dell'INDIRE.</w:t>
      </w:r>
    </w:p>
    <w:p w14:paraId="0F08CBF6" w14:textId="77777777" w:rsidR="009D5CA6" w:rsidRPr="009D5CA6" w:rsidRDefault="009D5CA6" w:rsidP="009D5CA6">
      <w:pPr>
        <w:spacing w:line="240" w:lineRule="auto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5F856426" w14:textId="77777777" w:rsidR="009D5CA6" w:rsidRPr="009D5CA6" w:rsidRDefault="009D5CA6" w:rsidP="009D5CA6">
      <w:pPr>
        <w:spacing w:line="240" w:lineRule="auto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 xml:space="preserve">La presente autorizzazione rimane valida fino a nuova espressione scritta di volontà da parte del____ </w:t>
      </w:r>
      <w:proofErr w:type="spellStart"/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sottoscritt</w:t>
      </w:r>
      <w:proofErr w:type="spellEnd"/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__</w:t>
      </w:r>
      <w:proofErr w:type="gramStart"/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_ .</w:t>
      </w:r>
      <w:proofErr w:type="gramEnd"/>
    </w:p>
    <w:p w14:paraId="4824CDD6" w14:textId="77777777" w:rsidR="00087D25" w:rsidRDefault="00087D25" w:rsidP="009D5CA6">
      <w:pPr>
        <w:spacing w:line="240" w:lineRule="auto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</w:p>
    <w:p w14:paraId="46F971C5" w14:textId="77777777" w:rsidR="009D5CA6" w:rsidRPr="009D5CA6" w:rsidRDefault="009D5CA6" w:rsidP="009D5CA6">
      <w:pPr>
        <w:spacing w:line="240" w:lineRule="auto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_____________________________</w:t>
      </w:r>
    </w:p>
    <w:p w14:paraId="6A8E630A" w14:textId="77777777" w:rsidR="009D5CA6" w:rsidRPr="009D5CA6" w:rsidRDefault="009D5CA6" w:rsidP="009D5CA6">
      <w:pPr>
        <w:spacing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i/>
          <w:sz w:val="20"/>
          <w:szCs w:val="20"/>
          <w:lang w:eastAsia="it-IT"/>
        </w:rPr>
        <w:t xml:space="preserve">                         (data)</w:t>
      </w:r>
    </w:p>
    <w:p w14:paraId="737A539E" w14:textId="77777777" w:rsidR="009D5CA6" w:rsidRPr="009D5CA6" w:rsidRDefault="009D5CA6" w:rsidP="009D5CA6">
      <w:pPr>
        <w:spacing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it-IT"/>
        </w:rPr>
      </w:pPr>
    </w:p>
    <w:p w14:paraId="36E6BE33" w14:textId="77777777" w:rsidR="009D5CA6" w:rsidRPr="009D5CA6" w:rsidRDefault="009D5CA6" w:rsidP="009D5CA6">
      <w:pPr>
        <w:spacing w:line="240" w:lineRule="auto"/>
        <w:ind w:left="5400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sz w:val="20"/>
          <w:szCs w:val="20"/>
          <w:lang w:eastAsia="it-IT"/>
        </w:rPr>
        <w:t>______________________________________</w:t>
      </w:r>
    </w:p>
    <w:p w14:paraId="4D1B7049" w14:textId="77777777" w:rsidR="00192DFA" w:rsidRPr="00087D25" w:rsidRDefault="009D5CA6" w:rsidP="00087D25">
      <w:pPr>
        <w:spacing w:line="240" w:lineRule="auto"/>
        <w:ind w:left="5400"/>
        <w:jc w:val="left"/>
        <w:rPr>
          <w:rFonts w:ascii="Calibri" w:eastAsia="Times New Roman" w:hAnsi="Calibri" w:cs="Arial"/>
          <w:sz w:val="20"/>
          <w:szCs w:val="20"/>
          <w:lang w:eastAsia="it-IT"/>
        </w:rPr>
      </w:pPr>
      <w:r w:rsidRPr="009D5CA6">
        <w:rPr>
          <w:rFonts w:ascii="Calibri" w:eastAsia="Times New Roman" w:hAnsi="Calibri" w:cs="Arial"/>
          <w:i/>
          <w:sz w:val="20"/>
          <w:szCs w:val="20"/>
          <w:lang w:eastAsia="it-IT"/>
        </w:rPr>
        <w:t xml:space="preserve">                               (firma)</w:t>
      </w:r>
    </w:p>
    <w:sectPr w:rsidR="00192DFA" w:rsidRPr="00087D25" w:rsidSect="00E9255F">
      <w:head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1462D" w14:textId="77777777" w:rsidR="00A376AF" w:rsidRDefault="00A376AF" w:rsidP="003873EC">
      <w:r>
        <w:separator/>
      </w:r>
    </w:p>
  </w:endnote>
  <w:endnote w:type="continuationSeparator" w:id="0">
    <w:p w14:paraId="66D29059" w14:textId="77777777" w:rsidR="00A376AF" w:rsidRDefault="00A376AF" w:rsidP="0038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7C455" w14:textId="77777777" w:rsidR="00A376AF" w:rsidRDefault="00A376AF" w:rsidP="003873EC">
      <w:r>
        <w:separator/>
      </w:r>
    </w:p>
  </w:footnote>
  <w:footnote w:type="continuationSeparator" w:id="0">
    <w:p w14:paraId="729C1032" w14:textId="77777777" w:rsidR="00A376AF" w:rsidRDefault="00A376AF" w:rsidP="00387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210D" w14:textId="1FAF5385" w:rsidR="003873EC" w:rsidRDefault="00695D9C">
    <w:pPr>
      <w:pStyle w:val="Intestazione"/>
    </w:pPr>
    <w:r w:rsidRPr="00695D9C">
      <w:rPr>
        <w:rFonts w:ascii="Calibri" w:eastAsia="Calibri" w:hAnsi="Calibri" w:cs="Times New Roman"/>
        <w:noProof/>
        <w:sz w:val="22"/>
        <w:szCs w:val="22"/>
        <w:lang w:eastAsia="it-IT"/>
      </w:rPr>
      <w:drawing>
        <wp:inline distT="0" distB="0" distL="0" distR="0" wp14:anchorId="2423E27F" wp14:editId="44C0C8DD">
          <wp:extent cx="6116320" cy="1978697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97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DFA"/>
    <w:rsid w:val="00073382"/>
    <w:rsid w:val="00087D25"/>
    <w:rsid w:val="00192DFA"/>
    <w:rsid w:val="001942C5"/>
    <w:rsid w:val="00195393"/>
    <w:rsid w:val="001C3527"/>
    <w:rsid w:val="001E0735"/>
    <w:rsid w:val="0021557C"/>
    <w:rsid w:val="002B5D20"/>
    <w:rsid w:val="002C1817"/>
    <w:rsid w:val="003136CF"/>
    <w:rsid w:val="003478E1"/>
    <w:rsid w:val="003873EC"/>
    <w:rsid w:val="00502B48"/>
    <w:rsid w:val="005843FD"/>
    <w:rsid w:val="0066795C"/>
    <w:rsid w:val="00695D9C"/>
    <w:rsid w:val="00807EE5"/>
    <w:rsid w:val="00825080"/>
    <w:rsid w:val="008847B3"/>
    <w:rsid w:val="008C1D05"/>
    <w:rsid w:val="009406A1"/>
    <w:rsid w:val="00953A73"/>
    <w:rsid w:val="009D5CA6"/>
    <w:rsid w:val="00A376AF"/>
    <w:rsid w:val="00A95890"/>
    <w:rsid w:val="00AA2CA4"/>
    <w:rsid w:val="00BB59AA"/>
    <w:rsid w:val="00C129B8"/>
    <w:rsid w:val="00E9255F"/>
    <w:rsid w:val="00EA1BCA"/>
    <w:rsid w:val="00ED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A6D6"/>
  <w15:chartTrackingRefBased/>
  <w15:docId w15:val="{F941606B-C5BD-44D4-B426-64F0F95D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92DFA"/>
    <w:pPr>
      <w:spacing w:line="276" w:lineRule="auto"/>
      <w:jc w:val="center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3EC"/>
  </w:style>
  <w:style w:type="paragraph" w:styleId="Pidipagina">
    <w:name w:val="footer"/>
    <w:basedOn w:val="Normale"/>
    <w:link w:val="Pidipagina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3EC"/>
  </w:style>
  <w:style w:type="character" w:styleId="Collegamentoipertestuale">
    <w:name w:val="Hyperlink"/>
    <w:basedOn w:val="Carpredefinitoparagrafo"/>
    <w:uiPriority w:val="99"/>
    <w:unhideWhenUsed/>
    <w:rsid w:val="00192DF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rsid w:val="00192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orrentinochiara81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vc01000q@istruzione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orrado\Desktop\Documenti\Foglio%20Intest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Foglio Intestato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Corrado</dc:creator>
  <cp:keywords/>
  <dc:description/>
  <cp:lastModifiedBy>Immacolata Di Nardi</cp:lastModifiedBy>
  <cp:revision>2</cp:revision>
  <cp:lastPrinted>2021-07-05T19:42:00Z</cp:lastPrinted>
  <dcterms:created xsi:type="dcterms:W3CDTF">2023-03-06T10:10:00Z</dcterms:created>
  <dcterms:modified xsi:type="dcterms:W3CDTF">2023-03-06T10:10:00Z</dcterms:modified>
</cp:coreProperties>
</file>